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6830C4" w:rsidRDefault="00D13030" w:rsidP="00416FDA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6830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6830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 w:rsidRPr="006830C4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6830C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6830C4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6830C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5D66A4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6830C4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6830C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4A3DD3" w:rsidRPr="006830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 w:rsidRPr="006830C4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6B69BB" w:rsidRPr="006830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4</w:t>
      </w:r>
      <w:r w:rsidR="00D0434C" w:rsidRPr="006830C4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4A18A9"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830C4" w:rsidRPr="006830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ระดับความสำเร็จของการดำเนินการแต่งตั้งกรรมการสภาสถาบันอุดมศึกษาเอกชน</w:t>
      </w:r>
    </w:p>
    <w:p w:rsidR="00D13030" w:rsidRPr="006830C4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830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830C4"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D13030" w:rsidRPr="006830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6830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A18A9" w:rsidRPr="006830C4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 6.25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830C4" w:rsidRPr="00217639" w:rsidRDefault="00D778B7" w:rsidP="00217639">
      <w:pPr>
        <w:pStyle w:val="FootnoteText"/>
        <w:jc w:val="thaiDistribute"/>
        <w:rPr>
          <w:rFonts w:ascii="TH SarabunPSK" w:hAnsi="TH SarabunPSK" w:cs="TH SarabunPSK"/>
          <w:sz w:val="30"/>
          <w:szCs w:val="30"/>
          <w:u w:val="dotted"/>
          <w:cs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217639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อธิบายความหมายตัวชี้วัด โดยย่อ -</w:t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  <w:r w:rsidR="00217639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778B7" w:rsidRPr="00775AFF" w:rsidRDefault="00D778B7" w:rsidP="00F81C31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6040C6" w:rsidRPr="004D20CD" w:rsidRDefault="00562515" w:rsidP="00D11098">
      <w:pPr>
        <w:spacing w:before="120" w:after="120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6040C6" w:rsidRPr="004D20CD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6040C6" w:rsidRPr="004D20CD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6040C6" w:rsidRPr="004D20CD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</w:t>
      </w:r>
      <w:r w:rsidR="006040C6" w:rsidRPr="004D20CD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6040C6" w:rsidRPr="004D20CD" w:rsidTr="00AA49AC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D20C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D20C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040C6" w:rsidRPr="004D20CD" w:rsidTr="006040C6">
        <w:trPr>
          <w:trHeight w:val="150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6040C6" w:rsidRDefault="006040C6" w:rsidP="003467DC">
            <w:pPr>
              <w:tabs>
                <w:tab w:val="left" w:pos="1440"/>
              </w:tabs>
              <w:ind w:left="49"/>
              <w:jc w:val="thaiDistribute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ตรวจสอบความถูกต้อง สมบูรณ์ครบถ้วนของเอกสารการเสนอขอแต่งตั้งกรรมการสภาสถาบันอุดมศึกษาเอกชน และเสนอผู้บังคับบัญชา (ผู้อำนวยการกลุ่ม) ทราบภายใน 1</w:t>
            </w:r>
            <w:r w:rsidR="003467DC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วัน </w:t>
            </w:r>
            <w:r w:rsidR="0007116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นับจากวันที่ได้รับเรื่อง หากเอกสารไม่ครบถ้วนสมบูรณ์ให้แจ้งกลับไปยังสถาบันอุดมศึกษาภายใน 5 วันทำการนับจากวันที่ได้รับเรื่อง</w:t>
            </w:r>
          </w:p>
        </w:tc>
      </w:tr>
      <w:tr w:rsidR="006040C6" w:rsidRPr="004D20CD" w:rsidTr="00AA49AC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 2) พ.ศ. 2550 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ที่กำหนด ภายใน 2 วันทำการ</w:t>
            </w:r>
          </w:p>
        </w:tc>
      </w:tr>
      <w:tr w:rsidR="006040C6" w:rsidRPr="004D20CD" w:rsidTr="00AA49AC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จัดทำคำสั่งแต่งตั้งกรรมการสภาสถาบันอุดมศึกษาเอกชน เสนอต่อเลขาธิการคณะกรรมการการอุดมศึกษาพิจารณาลงนามและเสนอต่อรัฐมนตรีว่าการกระทรวงศึกษาธิการพิจารณา</w:t>
            </w:r>
            <w:r w:rsidR="000E578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ลงนามในคำสั่ง</w:t>
            </w:r>
          </w:p>
        </w:tc>
      </w:tr>
      <w:tr w:rsidR="006040C6" w:rsidRPr="004D20CD" w:rsidTr="00AA49AC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ดำเนินการติดตามการออกเลขที่คำสั่งจากกระทรวงศึกษาธิการ และดำเนินการบันทึกข้อมูลการแต่งตั้งกรรมการสภาสถาบันอุดมศึกษ</w:t>
            </w:r>
            <w:r w:rsidR="000E578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าเอกชนไว้ในระบบเพื่อสามารถตรวจค้</w:t>
            </w: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นได้และสรุปเสนอผู้อำนวยการสำนักทราบทุกสิ้นปีงบประมาณ ภายในวันที่ 15 ตุลาคม ของทุกปี</w:t>
            </w:r>
          </w:p>
        </w:tc>
      </w:tr>
      <w:tr w:rsidR="006040C6" w:rsidRPr="004D20CD" w:rsidTr="00AA49AC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6" w:rsidRPr="004D20CD" w:rsidRDefault="006040C6" w:rsidP="00AA49A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จัดทำคู่มือการให้บริการประชาชน เรื่อง การเสนอขอแต่งตั้งกรรมการสภาสถาบันอุดมศึกษาเอกชน เสนอผู้อำนวยการสำนักให้ความเห็นชอบ</w:t>
            </w:r>
            <w:r w:rsidR="00D1109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เพื่อเผยแพร่เป็นเอกสารและบนเว็ป</w:t>
            </w:r>
            <w:r w:rsidRPr="006040C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ไซต์ของสำนักประสานและส่งเสริมกิจการอุดมศึกษา หรือสำนักงานคณะกรรมการการอุดมศึกษา</w:t>
            </w:r>
          </w:p>
        </w:tc>
      </w:tr>
    </w:tbl>
    <w:p w:rsidR="00D13030" w:rsidRPr="00F81C31" w:rsidRDefault="00A45BCE" w:rsidP="00F81C31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775AFF" w:rsidTr="00326426">
        <w:tc>
          <w:tcPr>
            <w:tcW w:w="3710" w:type="dxa"/>
            <w:vMerge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535E8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535E8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775AF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535E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6B69BB" w:rsidRPr="003B412E" w:rsidTr="00326426">
        <w:trPr>
          <w:trHeight w:val="679"/>
        </w:trPr>
        <w:tc>
          <w:tcPr>
            <w:tcW w:w="3710" w:type="dxa"/>
          </w:tcPr>
          <w:p w:rsidR="006B69BB" w:rsidRPr="003B412E" w:rsidRDefault="006E54DF" w:rsidP="006B69BB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6E54DF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  <w:tc>
          <w:tcPr>
            <w:tcW w:w="1330" w:type="dxa"/>
          </w:tcPr>
          <w:p w:rsidR="006B69BB" w:rsidRPr="00071160" w:rsidRDefault="006E54DF" w:rsidP="006B69BB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7116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6B69BB" w:rsidRPr="0088704B" w:rsidRDefault="00071160" w:rsidP="006B69B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6B69BB" w:rsidRPr="0088704B" w:rsidRDefault="00071160" w:rsidP="006B69B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6B69BB" w:rsidRPr="0088704B" w:rsidRDefault="00071160" w:rsidP="006B69B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F81C31" w:rsidRPr="00B81EE2" w:rsidTr="00675712">
        <w:trPr>
          <w:jc w:val="center"/>
        </w:trPr>
        <w:tc>
          <w:tcPr>
            <w:tcW w:w="405" w:type="dxa"/>
          </w:tcPr>
          <w:p w:rsidR="00F81C31" w:rsidRPr="00B81EE2" w:rsidRDefault="00F81C31" w:rsidP="0067571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F81C31" w:rsidRPr="006D3883" w:rsidRDefault="00574A2A" w:rsidP="00675712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</w:t>
            </w:r>
          </w:p>
        </w:tc>
      </w:tr>
      <w:tr w:rsidR="006E54DF" w:rsidRPr="00B81EE2" w:rsidTr="00675712">
        <w:trPr>
          <w:jc w:val="center"/>
        </w:trPr>
        <w:tc>
          <w:tcPr>
            <w:tcW w:w="405" w:type="dxa"/>
          </w:tcPr>
          <w:p w:rsidR="006E54DF" w:rsidRPr="00B81EE2" w:rsidRDefault="006E54DF" w:rsidP="0067571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6E54DF" w:rsidRPr="006D3883" w:rsidRDefault="00574A2A" w:rsidP="00675712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</w:t>
            </w:r>
          </w:p>
        </w:tc>
      </w:tr>
    </w:tbl>
    <w:p w:rsidR="00F81C31" w:rsidRPr="00B81EE2" w:rsidRDefault="00F81C31" w:rsidP="00F81C3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81C31" w:rsidRPr="00F81C31" w:rsidRDefault="00F81C31" w:rsidP="00F81C31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F81C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F81C31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6E54D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</w:t>
      </w:r>
      <w:r w:rsidRPr="00F81C31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F81C31">
        <w:rPr>
          <w:rFonts w:ascii="TH SarabunPSK" w:hAnsi="TH SarabunPSK" w:cs="TH SarabunPSK"/>
          <w:sz w:val="30"/>
          <w:szCs w:val="30"/>
          <w:cs/>
        </w:rPr>
        <w:tab/>
      </w:r>
      <w:r w:rsidRPr="00F81C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F81C3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81C31">
        <w:rPr>
          <w:rFonts w:ascii="TH SarabunPSK" w:hAnsi="TH SarabunPSK" w:cs="TH SarabunPSK"/>
          <w:color w:val="000000"/>
          <w:sz w:val="30"/>
          <w:szCs w:val="30"/>
        </w:rPr>
        <w:tab/>
      </w:r>
      <w:r w:rsidR="006E54D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</w:t>
      </w:r>
      <w:r w:rsidRPr="00F81C31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</w:p>
    <w:p w:rsidR="00F81C31" w:rsidRPr="00F81C31" w:rsidRDefault="00F81C31" w:rsidP="00F81C31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F81C3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F81C31">
        <w:rPr>
          <w:rFonts w:ascii="TH SarabunPSK" w:hAnsi="TH SarabunPSK" w:cs="TH SarabunPSK"/>
          <w:color w:val="000000"/>
          <w:sz w:val="30"/>
          <w:szCs w:val="30"/>
        </w:rPr>
        <w:tab/>
      </w:r>
      <w:r w:rsidRPr="00F81C31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="006E54D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</w:t>
      </w:r>
      <w:r w:rsidRPr="00F81C31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F81C3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F81C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F81C3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81C31">
        <w:rPr>
          <w:rFonts w:ascii="TH SarabunPSK" w:hAnsi="TH SarabunPSK" w:cs="TH SarabunPSK"/>
          <w:color w:val="000000"/>
          <w:sz w:val="30"/>
          <w:szCs w:val="30"/>
        </w:rPr>
        <w:tab/>
      </w:r>
      <w:r w:rsidR="006E54D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</w:t>
      </w:r>
      <w:r w:rsidRPr="00F81C31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B37" w:rsidRDefault="00B06B37">
      <w:r>
        <w:separator/>
      </w:r>
    </w:p>
  </w:endnote>
  <w:endnote w:type="continuationSeparator" w:id="0">
    <w:p w:rsidR="00B06B37" w:rsidRDefault="00B0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B37" w:rsidRDefault="00B06B37">
      <w:r>
        <w:separator/>
      </w:r>
    </w:p>
  </w:footnote>
  <w:footnote w:type="continuationSeparator" w:id="0">
    <w:p w:rsidR="00B06B37" w:rsidRDefault="00B06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6968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682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6830C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6968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682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6830C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2EE5"/>
    <w:rsid w:val="00055E87"/>
    <w:rsid w:val="00060446"/>
    <w:rsid w:val="00061DAA"/>
    <w:rsid w:val="00071160"/>
    <w:rsid w:val="00076886"/>
    <w:rsid w:val="000903B2"/>
    <w:rsid w:val="000944B4"/>
    <w:rsid w:val="00094BDC"/>
    <w:rsid w:val="000B7D25"/>
    <w:rsid w:val="000C07B6"/>
    <w:rsid w:val="000C5040"/>
    <w:rsid w:val="000D2D21"/>
    <w:rsid w:val="000D6710"/>
    <w:rsid w:val="000E5782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16CB"/>
    <w:rsid w:val="001837C8"/>
    <w:rsid w:val="00184C20"/>
    <w:rsid w:val="00195C4F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17639"/>
    <w:rsid w:val="00241184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467DC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6B6"/>
    <w:rsid w:val="00437727"/>
    <w:rsid w:val="00443E4F"/>
    <w:rsid w:val="00456768"/>
    <w:rsid w:val="004611B5"/>
    <w:rsid w:val="00461DC3"/>
    <w:rsid w:val="00464E69"/>
    <w:rsid w:val="00473B91"/>
    <w:rsid w:val="004744F1"/>
    <w:rsid w:val="00485CA3"/>
    <w:rsid w:val="0049385A"/>
    <w:rsid w:val="004A18A9"/>
    <w:rsid w:val="004A3DD3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5E81"/>
    <w:rsid w:val="0053610F"/>
    <w:rsid w:val="0054528C"/>
    <w:rsid w:val="00547BEF"/>
    <w:rsid w:val="00547D2B"/>
    <w:rsid w:val="00562515"/>
    <w:rsid w:val="005640B8"/>
    <w:rsid w:val="00574A2A"/>
    <w:rsid w:val="00587B5A"/>
    <w:rsid w:val="005A10BB"/>
    <w:rsid w:val="005A7EF0"/>
    <w:rsid w:val="005B7E48"/>
    <w:rsid w:val="005D003E"/>
    <w:rsid w:val="005D66A4"/>
    <w:rsid w:val="005F65F5"/>
    <w:rsid w:val="00600032"/>
    <w:rsid w:val="006040C6"/>
    <w:rsid w:val="00616957"/>
    <w:rsid w:val="00630FD2"/>
    <w:rsid w:val="00637ECE"/>
    <w:rsid w:val="00667ECD"/>
    <w:rsid w:val="006761C4"/>
    <w:rsid w:val="006830C4"/>
    <w:rsid w:val="00695122"/>
    <w:rsid w:val="00696829"/>
    <w:rsid w:val="006B52E9"/>
    <w:rsid w:val="006B69BB"/>
    <w:rsid w:val="006D01A2"/>
    <w:rsid w:val="006D3883"/>
    <w:rsid w:val="006E54DF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A02EE4"/>
    <w:rsid w:val="00A13B5A"/>
    <w:rsid w:val="00A30BA2"/>
    <w:rsid w:val="00A36B81"/>
    <w:rsid w:val="00A36F71"/>
    <w:rsid w:val="00A45BCE"/>
    <w:rsid w:val="00A645B0"/>
    <w:rsid w:val="00A65481"/>
    <w:rsid w:val="00A66ADB"/>
    <w:rsid w:val="00A742A2"/>
    <w:rsid w:val="00A830FE"/>
    <w:rsid w:val="00A84D31"/>
    <w:rsid w:val="00A85C9A"/>
    <w:rsid w:val="00AB62D0"/>
    <w:rsid w:val="00AB70C6"/>
    <w:rsid w:val="00AC30AE"/>
    <w:rsid w:val="00AC54C1"/>
    <w:rsid w:val="00AF24D3"/>
    <w:rsid w:val="00AF274B"/>
    <w:rsid w:val="00AF7A83"/>
    <w:rsid w:val="00B06B37"/>
    <w:rsid w:val="00B14187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A64CE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1098"/>
    <w:rsid w:val="00D12C37"/>
    <w:rsid w:val="00D13030"/>
    <w:rsid w:val="00D16FCD"/>
    <w:rsid w:val="00D1783A"/>
    <w:rsid w:val="00D21715"/>
    <w:rsid w:val="00D370F2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13E33"/>
    <w:rsid w:val="00E32AD0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61082"/>
    <w:rsid w:val="00F720F0"/>
    <w:rsid w:val="00F77E85"/>
    <w:rsid w:val="00F81C31"/>
    <w:rsid w:val="00F833B5"/>
    <w:rsid w:val="00FA0E73"/>
    <w:rsid w:val="00FA3644"/>
    <w:rsid w:val="00FB0F99"/>
    <w:rsid w:val="00FB3EC7"/>
    <w:rsid w:val="00FE1A4B"/>
    <w:rsid w:val="00FE55C1"/>
    <w:rsid w:val="00FF284E"/>
    <w:rsid w:val="00F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EC7732E-0EDF-4160-9B3E-B530B593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4B2B8-EDA0-41DE-9DDB-FB86A5B47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18</cp:revision>
  <cp:lastPrinted>2017-02-01T08:48:00Z</cp:lastPrinted>
  <dcterms:created xsi:type="dcterms:W3CDTF">2017-02-01T08:49:00Z</dcterms:created>
  <dcterms:modified xsi:type="dcterms:W3CDTF">2018-02-01T09:55:00Z</dcterms:modified>
</cp:coreProperties>
</file>